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426CB" w14:textId="77777777" w:rsidR="00821381" w:rsidRDefault="00821381" w:rsidP="00821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FULFORD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2CE13E4C" w14:textId="77777777" w:rsidR="00821381" w:rsidRDefault="00821381" w:rsidP="00821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581FA986" w14:textId="77777777" w:rsidR="00821381" w:rsidRDefault="00821381" w:rsidP="00821381">
      <w:pPr>
        <w:pStyle w:val="NoSpacing"/>
        <w:rPr>
          <w:rFonts w:cs="Times New Roman"/>
          <w:szCs w:val="24"/>
        </w:rPr>
      </w:pPr>
    </w:p>
    <w:p w14:paraId="51B75132" w14:textId="77777777" w:rsidR="00821381" w:rsidRDefault="00821381" w:rsidP="00821381">
      <w:pPr>
        <w:pStyle w:val="NoSpacing"/>
        <w:rPr>
          <w:rFonts w:cs="Times New Roman"/>
          <w:szCs w:val="24"/>
        </w:rPr>
      </w:pPr>
    </w:p>
    <w:p w14:paraId="00B2CB00" w14:textId="77777777" w:rsidR="00821381" w:rsidRDefault="00821381" w:rsidP="00821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Oct.1478</w:t>
      </w:r>
      <w:r>
        <w:rPr>
          <w:rFonts w:cs="Times New Roman"/>
          <w:szCs w:val="24"/>
        </w:rPr>
        <w:tab/>
        <w:t>Elizabeth Murton(q.v.) made a complaint of a debt of 4s 2d against</w:t>
      </w:r>
    </w:p>
    <w:p w14:paraId="66227EB0" w14:textId="77777777" w:rsidR="00821381" w:rsidRDefault="00821381" w:rsidP="00821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at York Sheriffs’ Court.</w:t>
      </w:r>
    </w:p>
    <w:p w14:paraId="54630EEA" w14:textId="77777777" w:rsidR="00821381" w:rsidRDefault="00821381" w:rsidP="00821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(“Sheriffs’ Court Books of the City of York, 1471-1500” </w:t>
      </w:r>
    </w:p>
    <w:p w14:paraId="773FF84D" w14:textId="77777777" w:rsidR="00821381" w:rsidRDefault="00821381" w:rsidP="00821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P.M. Stell, p.17)</w:t>
      </w:r>
    </w:p>
    <w:p w14:paraId="6C25A53F" w14:textId="77777777" w:rsidR="00821381" w:rsidRDefault="00821381" w:rsidP="00821381">
      <w:pPr>
        <w:pStyle w:val="NoSpacing"/>
        <w:rPr>
          <w:rFonts w:cs="Times New Roman"/>
          <w:szCs w:val="24"/>
        </w:rPr>
      </w:pPr>
    </w:p>
    <w:p w14:paraId="7B4144B7" w14:textId="77777777" w:rsidR="00821381" w:rsidRDefault="00821381" w:rsidP="00821381">
      <w:pPr>
        <w:pStyle w:val="NoSpacing"/>
        <w:rPr>
          <w:rFonts w:cs="Times New Roman"/>
          <w:szCs w:val="24"/>
        </w:rPr>
      </w:pPr>
    </w:p>
    <w:p w14:paraId="11F610CD" w14:textId="77777777" w:rsidR="00821381" w:rsidRDefault="00821381" w:rsidP="008213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2025</w:t>
      </w:r>
    </w:p>
    <w:p w14:paraId="3271B4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8EAC4" w14:textId="77777777" w:rsidR="00821381" w:rsidRDefault="00821381" w:rsidP="009139A6">
      <w:r>
        <w:separator/>
      </w:r>
    </w:p>
  </w:endnote>
  <w:endnote w:type="continuationSeparator" w:id="0">
    <w:p w14:paraId="532CB6E8" w14:textId="77777777" w:rsidR="00821381" w:rsidRDefault="008213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BB8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870A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468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70871" w14:textId="77777777" w:rsidR="00821381" w:rsidRDefault="00821381" w:rsidP="009139A6">
      <w:r>
        <w:separator/>
      </w:r>
    </w:p>
  </w:footnote>
  <w:footnote w:type="continuationSeparator" w:id="0">
    <w:p w14:paraId="55701A14" w14:textId="77777777" w:rsidR="00821381" w:rsidRDefault="008213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0FF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C86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8E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381"/>
    <w:rsid w:val="000666E0"/>
    <w:rsid w:val="002510B7"/>
    <w:rsid w:val="00270799"/>
    <w:rsid w:val="005921A2"/>
    <w:rsid w:val="005C130B"/>
    <w:rsid w:val="0082138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75DD2"/>
  <w15:chartTrackingRefBased/>
  <w15:docId w15:val="{8DBFA478-DB82-4550-B4D8-CC822331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2025-02-11T21:38:00Z</dcterms:created>
  <dcterms:modified xsi:type="dcterms:W3CDTF">2025-02-11T21:39:00Z</dcterms:modified>
</cp:coreProperties>
</file>